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E43D5" w14:textId="77777777" w:rsidR="009C28C8" w:rsidRDefault="009C28C8" w:rsidP="009C28C8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Thomas PLANE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35FD3BC4" w14:textId="77777777" w:rsidR="009C28C8" w:rsidRDefault="009C28C8" w:rsidP="009C28C8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of London. Grocer.</w:t>
      </w:r>
    </w:p>
    <w:p w14:paraId="4EEA8B92" w14:textId="77777777" w:rsidR="009C28C8" w:rsidRDefault="009C28C8" w:rsidP="009C28C8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16F930D1" w14:textId="77777777" w:rsidR="009C28C8" w:rsidRDefault="009C28C8" w:rsidP="009C28C8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70D26E0E" w14:textId="77777777" w:rsidR="009C28C8" w:rsidRDefault="009C28C8" w:rsidP="009C28C8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John Marshall of London, mercer(q.v.), and Richard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Isham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, gentleman(q.v.),</w:t>
      </w:r>
    </w:p>
    <w:p w14:paraId="53D50EC3" w14:textId="77777777" w:rsidR="009C28C8" w:rsidRDefault="009C28C8" w:rsidP="009C28C8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brought a plaint of debt against him and William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Lovelas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 Kingsdown,</w:t>
      </w:r>
    </w:p>
    <w:p w14:paraId="2FA43C76" w14:textId="77777777" w:rsidR="009C28C8" w:rsidRDefault="009C28C8" w:rsidP="009C28C8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Kent(q.v.).</w:t>
      </w:r>
    </w:p>
    <w:p w14:paraId="4AB04ABE" w14:textId="77777777" w:rsidR="009C28C8" w:rsidRDefault="009C28C8" w:rsidP="009C28C8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683026A0" w14:textId="77777777" w:rsidR="009C28C8" w:rsidRDefault="009C28C8" w:rsidP="009C28C8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1A46AC88" w14:textId="77777777" w:rsidR="009C28C8" w:rsidRDefault="009C28C8" w:rsidP="009C28C8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2455A02B" w14:textId="77777777" w:rsidR="009C28C8" w:rsidRPr="00761138" w:rsidRDefault="009C28C8" w:rsidP="009C28C8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4 December 2021</w:t>
      </w:r>
    </w:p>
    <w:p w14:paraId="29F9002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AC1BB3" w14:textId="77777777" w:rsidR="009C28C8" w:rsidRDefault="009C28C8" w:rsidP="009139A6">
      <w:r>
        <w:separator/>
      </w:r>
    </w:p>
  </w:endnote>
  <w:endnote w:type="continuationSeparator" w:id="0">
    <w:p w14:paraId="208146C3" w14:textId="77777777" w:rsidR="009C28C8" w:rsidRDefault="009C28C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30D8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1778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0BBE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88A898" w14:textId="77777777" w:rsidR="009C28C8" w:rsidRDefault="009C28C8" w:rsidP="009139A6">
      <w:r>
        <w:separator/>
      </w:r>
    </w:p>
  </w:footnote>
  <w:footnote w:type="continuationSeparator" w:id="0">
    <w:p w14:paraId="3B7C109E" w14:textId="77777777" w:rsidR="009C28C8" w:rsidRDefault="009C28C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3905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C6AD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619E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8C8"/>
    <w:rsid w:val="000666E0"/>
    <w:rsid w:val="002510B7"/>
    <w:rsid w:val="005C130B"/>
    <w:rsid w:val="00826F5C"/>
    <w:rsid w:val="009139A6"/>
    <w:rsid w:val="009448BB"/>
    <w:rsid w:val="009C28C8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A7FDD5"/>
  <w15:chartTrackingRefBased/>
  <w15:docId w15:val="{C7081141-C8A9-4F71-B7A0-9ADDA7A1F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C28C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56</Words>
  <Characters>322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2022-01-06T08:02:00Z</dcterms:created>
  <dcterms:modified xsi:type="dcterms:W3CDTF">2022-01-06T08:02:00Z</dcterms:modified>
</cp:coreProperties>
</file>